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FC2F3" w14:textId="77777777" w:rsidR="00CC55AC" w:rsidRDefault="00CC55AC" w:rsidP="00CC55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BEAUMONT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6E969B33" w14:textId="77777777" w:rsidR="00CC55AC" w:rsidRDefault="00CC55AC" w:rsidP="00CC55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Lord Beaumont.</w:t>
      </w:r>
    </w:p>
    <w:p w14:paraId="22CCD2D7" w14:textId="77777777" w:rsidR="00CC55AC" w:rsidRDefault="00CC55AC" w:rsidP="00CC55AC">
      <w:pPr>
        <w:rPr>
          <w:rFonts w:ascii="Times New Roman" w:hAnsi="Times New Roman" w:cs="Times New Roman"/>
          <w:sz w:val="24"/>
          <w:szCs w:val="24"/>
        </w:rPr>
      </w:pPr>
    </w:p>
    <w:p w14:paraId="26C13762" w14:textId="77777777" w:rsidR="00CC55AC" w:rsidRDefault="00CC55AC" w:rsidP="00CC55AC">
      <w:pPr>
        <w:rPr>
          <w:rFonts w:ascii="Times New Roman" w:hAnsi="Times New Roman" w:cs="Times New Roman"/>
          <w:sz w:val="24"/>
          <w:szCs w:val="24"/>
        </w:rPr>
      </w:pPr>
    </w:p>
    <w:p w14:paraId="5D7663B2" w14:textId="77777777" w:rsidR="00CC55AC" w:rsidRDefault="00CC55AC" w:rsidP="00CC55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Jul.</w:t>
      </w:r>
      <w:r>
        <w:rPr>
          <w:rFonts w:ascii="Times New Roman" w:hAnsi="Times New Roman" w:cs="Times New Roman"/>
          <w:sz w:val="24"/>
          <w:szCs w:val="24"/>
        </w:rPr>
        <w:tab/>
        <w:t>1405</w:t>
      </w:r>
      <w:r>
        <w:rPr>
          <w:rFonts w:ascii="Times New Roman" w:hAnsi="Times New Roman" w:cs="Times New Roman"/>
          <w:sz w:val="24"/>
          <w:szCs w:val="24"/>
        </w:rPr>
        <w:tab/>
        <w:t>He was licensed for the celebration of divine services in private chapels.</w:t>
      </w:r>
    </w:p>
    <w:p w14:paraId="21DB8D3D" w14:textId="77777777" w:rsidR="00CC55AC" w:rsidRDefault="00CC55AC" w:rsidP="00CC55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1405-1419” ed. Margaret </w:t>
      </w:r>
    </w:p>
    <w:p w14:paraId="7EC63460" w14:textId="77777777" w:rsidR="00CC55AC" w:rsidRDefault="00CC55AC" w:rsidP="00CC55AC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Archer, pub. Lincoln Record Society 1962 vol.1 p.38)</w:t>
      </w:r>
    </w:p>
    <w:p w14:paraId="14D43134" w14:textId="77777777" w:rsidR="00CC55AC" w:rsidRDefault="00CC55AC" w:rsidP="00CC55AC">
      <w:pPr>
        <w:rPr>
          <w:rFonts w:ascii="Times New Roman" w:hAnsi="Times New Roman" w:cs="Times New Roman"/>
          <w:sz w:val="24"/>
          <w:szCs w:val="24"/>
        </w:rPr>
      </w:pPr>
    </w:p>
    <w:p w14:paraId="2B7041C7" w14:textId="77777777" w:rsidR="00CC55AC" w:rsidRDefault="00CC55AC" w:rsidP="00CC55AC">
      <w:pPr>
        <w:rPr>
          <w:rFonts w:ascii="Times New Roman" w:hAnsi="Times New Roman" w:cs="Times New Roman"/>
          <w:sz w:val="24"/>
          <w:szCs w:val="24"/>
        </w:rPr>
      </w:pPr>
    </w:p>
    <w:p w14:paraId="0C983761" w14:textId="77777777" w:rsidR="00CC55AC" w:rsidRDefault="00CC55AC" w:rsidP="00CC55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February 2023</w:t>
      </w:r>
    </w:p>
    <w:p w14:paraId="22E71C4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895B2" w14:textId="77777777" w:rsidR="00CC55AC" w:rsidRDefault="00CC55AC" w:rsidP="009139A6">
      <w:r>
        <w:separator/>
      </w:r>
    </w:p>
  </w:endnote>
  <w:endnote w:type="continuationSeparator" w:id="0">
    <w:p w14:paraId="027E0D9A" w14:textId="77777777" w:rsidR="00CC55AC" w:rsidRDefault="00CC55A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EBDD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9772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19C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510BC" w14:textId="77777777" w:rsidR="00CC55AC" w:rsidRDefault="00CC55AC" w:rsidP="009139A6">
      <w:r>
        <w:separator/>
      </w:r>
    </w:p>
  </w:footnote>
  <w:footnote w:type="continuationSeparator" w:id="0">
    <w:p w14:paraId="63C1809F" w14:textId="77777777" w:rsidR="00CC55AC" w:rsidRDefault="00CC55A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F4D1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285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B7D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5A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C55AC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3EE8B"/>
  <w15:chartTrackingRefBased/>
  <w15:docId w15:val="{FC0BF0D6-F3ED-4FCD-A328-06CA4DE6F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5AC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2023-03-26T17:53:00Z</dcterms:created>
  <dcterms:modified xsi:type="dcterms:W3CDTF">2023-03-26T17:53:00Z</dcterms:modified>
</cp:coreProperties>
</file>